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6E3" w:rsidRDefault="007876E3" w:rsidP="007876E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Nicholas HERVEY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7876E3" w:rsidRDefault="007876E3" w:rsidP="007876E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Staines, Middlesex. Fletcher.</w:t>
      </w:r>
    </w:p>
    <w:p w:rsidR="007876E3" w:rsidRDefault="007876E3" w:rsidP="007876E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876E3" w:rsidRDefault="007876E3" w:rsidP="007876E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876E3" w:rsidRDefault="007876E3" w:rsidP="007876E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Hugh Pakenham(q.v.) brought a plaint of trespass, taking goods and </w:t>
      </w:r>
    </w:p>
    <w:p w:rsidR="007876E3" w:rsidRDefault="007876E3" w:rsidP="007876E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assault of a servant against him and John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Etemede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Staines(q.v.).</w:t>
      </w:r>
    </w:p>
    <w:p w:rsidR="007876E3" w:rsidRDefault="007876E3" w:rsidP="007876E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7876E3" w:rsidRDefault="007876E3" w:rsidP="007876E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876E3" w:rsidRDefault="007876E3" w:rsidP="007876E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6B2F86" w:rsidRPr="00E71FC3" w:rsidRDefault="007876E3" w:rsidP="007876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29 April 2016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6E3" w:rsidRDefault="007876E3" w:rsidP="00E71FC3">
      <w:pPr>
        <w:spacing w:after="0" w:line="240" w:lineRule="auto"/>
      </w:pPr>
      <w:r>
        <w:separator/>
      </w:r>
    </w:p>
  </w:endnote>
  <w:endnote w:type="continuationSeparator" w:id="0">
    <w:p w:rsidR="007876E3" w:rsidRDefault="007876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6E3" w:rsidRDefault="007876E3" w:rsidP="00E71FC3">
      <w:pPr>
        <w:spacing w:after="0" w:line="240" w:lineRule="auto"/>
      </w:pPr>
      <w:r>
        <w:separator/>
      </w:r>
    </w:p>
  </w:footnote>
  <w:footnote w:type="continuationSeparator" w:id="0">
    <w:p w:rsidR="007876E3" w:rsidRDefault="007876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6E3"/>
    <w:rsid w:val="007876E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94BED3-E621-431D-A0B3-3E64A2864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876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2016-05-23T21:30:00Z</dcterms:created>
  <dcterms:modified xsi:type="dcterms:W3CDTF">2016-05-23T21:31:00Z</dcterms:modified>
</cp:coreProperties>
</file>